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0CEBD7E7" w:rsidR="0026113B" w:rsidRPr="00F26555" w:rsidRDefault="00344A5D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Hydraulic</w:t>
            </w:r>
            <w:r w:rsidR="009468E7">
              <w:rPr>
                <w:color w:val="000000" w:themeColor="text1"/>
                <w:sz w:val="56"/>
                <w:szCs w:val="56"/>
              </w:rPr>
              <w:t xml:space="preserve"> </w:t>
            </w:r>
            <w:r w:rsidR="00A10904">
              <w:rPr>
                <w:color w:val="000000" w:themeColor="text1"/>
                <w:sz w:val="56"/>
                <w:szCs w:val="56"/>
              </w:rPr>
              <w:t>Box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0846FE08" w:rsidR="00384A08" w:rsidRPr="00DB0013" w:rsidRDefault="00B136CD" w:rsidP="00F011A1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Intermediate - </w:t>
            </w:r>
            <w:r w:rsidR="0012228C">
              <w:rPr>
                <w:color w:val="000000" w:themeColor="text1"/>
                <w:sz w:val="28"/>
                <w:szCs w:val="28"/>
              </w:rPr>
              <w:t>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73AD267" w:rsidR="00A03075" w:rsidRPr="002B4710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2B4710">
              <w:rPr>
                <w:rFonts w:cs="Arial"/>
              </w:rPr>
              <w:t>Project Goal</w:t>
            </w:r>
          </w:p>
          <w:p w14:paraId="4F655DB1" w14:textId="66AA0140" w:rsidR="00A03075" w:rsidRPr="002B4710" w:rsidRDefault="003C750E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Students 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build a </w:t>
            </w:r>
            <w:r w:rsidR="00A10904">
              <w:rPr>
                <w:rFonts w:ascii="Arial" w:eastAsia="Times New Roman" w:hAnsi="Arial" w:cs="Arial"/>
                <w:color w:val="000000" w:themeColor="text1"/>
                <w:szCs w:val="28"/>
              </w:rPr>
              <w:t>box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</w:t>
            </w:r>
            <w:r w:rsidR="00A10904">
              <w:rPr>
                <w:rFonts w:ascii="Arial" w:eastAsia="Times New Roman" w:hAnsi="Arial" w:cs="Arial"/>
                <w:color w:val="000000" w:themeColor="text1"/>
                <w:szCs w:val="28"/>
              </w:rPr>
              <w:t>with a lid that can be</w:t>
            </w:r>
            <w:r w:rsidR="00B136CD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>raise</w:t>
            </w:r>
            <w:r w:rsidR="00B136CD">
              <w:rPr>
                <w:rFonts w:ascii="Arial" w:eastAsia="Times New Roman" w:hAnsi="Arial" w:cs="Arial"/>
                <w:color w:val="000000" w:themeColor="text1"/>
                <w:szCs w:val="28"/>
              </w:rPr>
              <w:t>d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and lower</w:t>
            </w:r>
            <w:r w:rsidR="00B136CD">
              <w:rPr>
                <w:rFonts w:ascii="Arial" w:eastAsia="Times New Roman" w:hAnsi="Arial" w:cs="Arial"/>
                <w:color w:val="000000" w:themeColor="text1"/>
                <w:szCs w:val="28"/>
              </w:rPr>
              <w:t>ed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</w:t>
            </w:r>
            <w:r w:rsidR="00B136CD">
              <w:rPr>
                <w:rFonts w:ascii="Arial" w:eastAsia="Times New Roman" w:hAnsi="Arial" w:cs="Arial"/>
                <w:color w:val="000000" w:themeColor="text1"/>
                <w:szCs w:val="28"/>
              </w:rPr>
              <w:t>with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a simple </w:t>
            </w:r>
            <w:r w:rsidR="00344A5D">
              <w:rPr>
                <w:rFonts w:ascii="Arial" w:eastAsia="Times New Roman" w:hAnsi="Arial" w:cs="Arial"/>
                <w:color w:val="000000" w:themeColor="text1"/>
                <w:szCs w:val="28"/>
              </w:rPr>
              <w:t>hydraulic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system.</w:t>
            </w:r>
          </w:p>
          <w:p w14:paraId="7EC81D99" w14:textId="77777777" w:rsidR="00F011A1" w:rsidRPr="002B4710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2B4710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2B4710">
              <w:rPr>
                <w:rFonts w:cs="Arial"/>
              </w:rPr>
              <w:t>Design Variables</w:t>
            </w:r>
          </w:p>
          <w:p w14:paraId="4409D243" w14:textId="0B439518" w:rsidR="00A03075" w:rsidRPr="002B4710" w:rsidRDefault="00A10904" w:rsidP="0012228C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</w:t>
            </w:r>
          </w:p>
          <w:p w14:paraId="47D43BBE" w14:textId="77777777" w:rsidR="00F011A1" w:rsidRPr="002B4710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2B4710" w:rsidRDefault="00DB0013" w:rsidP="00C83B2F">
            <w:pPr>
              <w:pStyle w:val="Heading1"/>
              <w:rPr>
                <w:rFonts w:cs="Arial"/>
              </w:rPr>
            </w:pPr>
            <w:r w:rsidRPr="002B4710">
              <w:rPr>
                <w:rFonts w:cs="Arial"/>
              </w:rPr>
              <w:t>Key Concepts</w:t>
            </w:r>
          </w:p>
          <w:p w14:paraId="173792A0" w14:textId="25842907" w:rsidR="009468E7" w:rsidRPr="009468E7" w:rsidRDefault="009468E7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 w:rsidR="00344A5D">
              <w:rPr>
                <w:rFonts w:ascii="Arial" w:hAnsi="Arial" w:cs="Arial"/>
                <w:color w:val="000000" w:themeColor="text1"/>
                <w:szCs w:val="28"/>
                <w:u w:val="single"/>
              </w:rPr>
              <w:t>hydraulic</w:t>
            </w:r>
            <w:r w:rsidR="00B136CD">
              <w:rPr>
                <w:rFonts w:ascii="Arial" w:hAnsi="Arial" w:cs="Arial"/>
                <w:color w:val="000000" w:themeColor="text1"/>
                <w:szCs w:val="28"/>
              </w:rPr>
              <w:t>-powered machine uses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pressurized </w:t>
            </w:r>
            <w:r w:rsidR="00344A5D">
              <w:rPr>
                <w:rFonts w:ascii="Arial" w:hAnsi="Arial" w:cs="Arial"/>
                <w:color w:val="000000" w:themeColor="text1"/>
                <w:szCs w:val="28"/>
              </w:rPr>
              <w:t>water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to create motion.</w:t>
            </w:r>
          </w:p>
          <w:p w14:paraId="1DAFA38A" w14:textId="27795787" w:rsidR="00EF6EA5" w:rsidRDefault="0012228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 w:rsidR="0016755A">
              <w:rPr>
                <w:rFonts w:ascii="Arial" w:hAnsi="Arial" w:cs="Arial"/>
                <w:color w:val="000000" w:themeColor="text1"/>
                <w:szCs w:val="28"/>
                <w:u w:val="single"/>
              </w:rPr>
              <w:t>h</w:t>
            </w: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inge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</w:t>
            </w:r>
            <w:r w:rsidR="007B3CAE"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  <w:r w:rsidR="00CD62CC">
              <w:rPr>
                <w:rFonts w:ascii="Arial" w:hAnsi="Arial" w:cs="Arial"/>
                <w:color w:val="000000" w:themeColor="text1"/>
                <w:szCs w:val="28"/>
              </w:rPr>
              <w:t>a movable joint that allows something to open and close</w:t>
            </w:r>
            <w:r w:rsidR="009468E7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28FAD8B0" w14:textId="77777777" w:rsidR="00CD62CC" w:rsidRPr="002B4710" w:rsidRDefault="00CD62C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bookmarkEnd w:id="1"/>
          <w:p w14:paraId="7045CBA7" w14:textId="77777777" w:rsidR="000F0D33" w:rsidRPr="002B4710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3FB04C35" w14:textId="71F8E459" w:rsidR="000F0D33" w:rsidRDefault="00CD62C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a basic example</w:t>
            </w:r>
          </w:p>
          <w:p w14:paraId="50ABCFFB" w14:textId="6E69AE53" w:rsidR="003C750E" w:rsidRDefault="00065489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just the hinge</w:t>
            </w:r>
          </w:p>
          <w:p w14:paraId="2A6FCA79" w14:textId="73E7DAF0" w:rsidR="00065489" w:rsidRDefault="00065489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Create a </w:t>
            </w:r>
            <w:r w:rsidR="00344A5D">
              <w:rPr>
                <w:rFonts w:ascii="Arial" w:hAnsi="Arial" w:cs="Arial"/>
                <w:color w:val="000000" w:themeColor="text1"/>
                <w:szCs w:val="28"/>
              </w:rPr>
              <w:t>hydraulic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system</w:t>
            </w:r>
          </w:p>
          <w:p w14:paraId="7646A503" w14:textId="77777777" w:rsidR="00760BA8" w:rsidRPr="002B4710" w:rsidRDefault="00760BA8" w:rsidP="00760BA8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38C806F" w14:textId="77777777" w:rsidR="0026113B" w:rsidRDefault="003C750E" w:rsidP="00740152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  <w:t>Notes</w:t>
            </w:r>
          </w:p>
          <w:p w14:paraId="14CB9E33" w14:textId="77777777" w:rsidR="005C77E2" w:rsidRDefault="003C750E" w:rsidP="005C77E2">
            <w:pPr>
              <w:pStyle w:val="ListBullet"/>
              <w:numPr>
                <w:ilvl w:val="0"/>
                <w:numId w:val="0"/>
              </w:numPr>
            </w:pPr>
            <w:r>
              <w:t>This project may r</w:t>
            </w:r>
            <w:r w:rsidR="005C77E2">
              <w:t>equire two classes to complete.</w:t>
            </w:r>
          </w:p>
          <w:p w14:paraId="69686285" w14:textId="3ABB6DB8" w:rsidR="003C750E" w:rsidRPr="003C750E" w:rsidRDefault="003C750E" w:rsidP="009468E7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1FB6B442" w14:textId="3D6D73B1" w:rsidR="00740152" w:rsidRDefault="00A10904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100</w:t>
            </w:r>
            <w:r w:rsidR="00740152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craft stick</w:t>
            </w:r>
          </w:p>
          <w:p w14:paraId="17CDD5D9" w14:textId="2559CE8E" w:rsidR="00CD62CC" w:rsidRDefault="00A10904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6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</w:t>
            </w:r>
          </w:p>
          <w:p w14:paraId="6D98059B" w14:textId="67B8E93E" w:rsidR="00CD62CC" w:rsidRDefault="00A10904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5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 w/ hole</w:t>
            </w:r>
          </w:p>
          <w:p w14:paraId="658B1170" w14:textId="2328D8BF" w:rsidR="009468E7" w:rsidRDefault="009468E7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2 cable tie</w:t>
            </w:r>
          </w:p>
          <w:p w14:paraId="2A028F25" w14:textId="371865AF" w:rsidR="00CD62CC" w:rsidRPr="00C3690A" w:rsidRDefault="009468E7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</w:t>
            </w:r>
            <w:r w:rsidR="00A10904">
              <w:rPr>
                <w:rFonts w:ascii="Arial" w:hAnsi="Arial" w:cs="Arial"/>
                <w:noProof/>
                <w:color w:val="000000" w:themeColor="text1"/>
                <w:szCs w:val="28"/>
              </w:rPr>
              <w:t>dowel</w:t>
            </w:r>
          </w:p>
          <w:p w14:paraId="1A49060B" w14:textId="105B2E77" w:rsidR="009468E7" w:rsidRPr="009468E7" w:rsidRDefault="006F38AC" w:rsidP="009468E7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2</w:t>
            </w:r>
            <w:r w:rsidR="009468E7">
              <w:rPr>
                <w:rFonts w:ascii="Arial" w:hAnsi="Arial" w:cs="Arial"/>
                <w:color w:val="000000" w:themeColor="text1"/>
                <w:szCs w:val="28"/>
              </w:rPr>
              <w:t xml:space="preserve"> syringe</w:t>
            </w:r>
          </w:p>
          <w:p w14:paraId="78458E68" w14:textId="0C41CCA5" w:rsidR="003C750E" w:rsidRDefault="009468E7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up to 12” tubing</w:t>
            </w:r>
          </w:p>
          <w:p w14:paraId="515E66FA" w14:textId="6D98BA7F" w:rsidR="005E3675" w:rsidRPr="00C3690A" w:rsidRDefault="009468E7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hot glue</w:t>
            </w:r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0FA91696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57927874" w14:textId="5C48DAA5" w:rsidR="0052028D" w:rsidRPr="007B3CAE" w:rsidRDefault="00CD62CC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D62CC">
              <w:rPr>
                <w:rFonts w:ascii="Arial" w:hAnsi="Arial" w:cs="Arial"/>
                <w:color w:val="000000" w:themeColor="text1"/>
                <w:szCs w:val="28"/>
              </w:rPr>
              <w:t>none</w:t>
            </w:r>
          </w:p>
        </w:tc>
      </w:tr>
    </w:tbl>
    <w:tbl>
      <w:tblPr>
        <w:tblStyle w:val="TableGrid"/>
        <w:tblpPr w:leftFromText="187" w:rightFromText="187" w:vertAnchor="page" w:horzAnchor="page" w:tblpX="749" w:tblpY="112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740152" w:rsidRPr="008842EA" w14:paraId="6D584971" w14:textId="77777777" w:rsidTr="00740152">
        <w:trPr>
          <w:trHeight w:val="107"/>
        </w:trPr>
        <w:tc>
          <w:tcPr>
            <w:tcW w:w="11152" w:type="dxa"/>
            <w:gridSpan w:val="2"/>
          </w:tcPr>
          <w:bookmarkEnd w:id="0"/>
          <w:p w14:paraId="20BC2807" w14:textId="3F3A4A7E" w:rsidR="00740152" w:rsidRPr="00F011A1" w:rsidRDefault="00740152" w:rsidP="00740152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740152" w:rsidRPr="008842EA" w14:paraId="47F65F7F" w14:textId="77777777" w:rsidTr="00740152">
        <w:trPr>
          <w:trHeight w:val="106"/>
        </w:trPr>
        <w:tc>
          <w:tcPr>
            <w:tcW w:w="3015" w:type="dxa"/>
          </w:tcPr>
          <w:p w14:paraId="6F065707" w14:textId="19ED761B" w:rsidR="00740152" w:rsidRPr="00F011A1" w:rsidRDefault="00740152" w:rsidP="009468E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A10904">
              <w:rPr>
                <w:rFonts w:ascii="Arial" w:hAnsi="Arial" w:cs="Arial"/>
                <w:i/>
                <w:color w:val="000000" w:themeColor="text1"/>
                <w:szCs w:val="28"/>
              </w:rPr>
              <w:t>box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6145A5CC" w14:textId="77777777" w:rsidR="00740152" w:rsidRPr="00F011A1" w:rsidRDefault="00740152" w:rsidP="00740152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740152" w:rsidRPr="008842EA" w14:paraId="66771887" w14:textId="77777777" w:rsidTr="00740152">
        <w:trPr>
          <w:trHeight w:val="636"/>
        </w:trPr>
        <w:tc>
          <w:tcPr>
            <w:tcW w:w="3015" w:type="dxa"/>
          </w:tcPr>
          <w:p w14:paraId="51BA638D" w14:textId="11BB08ED" w:rsidR="00740152" w:rsidRPr="008842EA" w:rsidRDefault="00CD62CC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Getting stuck in an open or closed position</w:t>
            </w:r>
          </w:p>
        </w:tc>
        <w:tc>
          <w:tcPr>
            <w:tcW w:w="8137" w:type="dxa"/>
          </w:tcPr>
          <w:p w14:paraId="06A4096D" w14:textId="77777777" w:rsidR="003C750E" w:rsidRDefault="009468E7" w:rsidP="00EB79DB">
            <w:pPr>
              <w:pStyle w:val="ListBullet"/>
            </w:pPr>
            <w:r>
              <w:t>The moving parts of the hinge have glue on it</w:t>
            </w:r>
          </w:p>
          <w:p w14:paraId="411890C8" w14:textId="5A87E2A0" w:rsidR="009468E7" w:rsidRPr="008842EA" w:rsidRDefault="009468E7" w:rsidP="009468E7">
            <w:pPr>
              <w:pStyle w:val="ListBullet"/>
            </w:pPr>
            <w:r>
              <w:t>There is something interfering with the hinge’s movement (Ex: A craft stick glue directly across all 4 cubes with holes)</w:t>
            </w:r>
          </w:p>
        </w:tc>
      </w:tr>
      <w:tr w:rsidR="00740152" w:rsidRPr="008842EA" w14:paraId="0DD88178" w14:textId="77777777" w:rsidTr="00740152">
        <w:trPr>
          <w:trHeight w:val="154"/>
        </w:trPr>
        <w:tc>
          <w:tcPr>
            <w:tcW w:w="3015" w:type="dxa"/>
          </w:tcPr>
          <w:p w14:paraId="3C48C44F" w14:textId="30F8E975" w:rsidR="00740152" w:rsidRPr="008842EA" w:rsidRDefault="009468E7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The </w:t>
            </w:r>
            <w:r w:rsidR="00344A5D">
              <w:rPr>
                <w:rFonts w:ascii="Arial" w:hAnsi="Arial" w:cs="Arial"/>
                <w:color w:val="000000" w:themeColor="text1"/>
                <w:szCs w:val="28"/>
              </w:rPr>
              <w:t>hydraulic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system breaks off of the </w:t>
            </w:r>
            <w:r w:rsidR="00A10904">
              <w:rPr>
                <w:rFonts w:ascii="Arial" w:hAnsi="Arial" w:cs="Arial"/>
                <w:color w:val="000000" w:themeColor="text1"/>
                <w:szCs w:val="28"/>
              </w:rPr>
              <w:t>box</w:t>
            </w:r>
          </w:p>
        </w:tc>
        <w:tc>
          <w:tcPr>
            <w:tcW w:w="8137" w:type="dxa"/>
          </w:tcPr>
          <w:p w14:paraId="714ABDF6" w14:textId="07AF1A47" w:rsidR="00EB79DB" w:rsidRDefault="009468E7" w:rsidP="00F01F08">
            <w:pPr>
              <w:pStyle w:val="ListBullet"/>
            </w:pPr>
            <w:r>
              <w:t>Reinforce the cube with holes that the bottom of the syringe is tied to</w:t>
            </w:r>
          </w:p>
          <w:p w14:paraId="113A8A4E" w14:textId="638FBB08" w:rsidR="009468E7" w:rsidRPr="008842EA" w:rsidRDefault="009468E7" w:rsidP="00F01F08">
            <w:pPr>
              <w:pStyle w:val="ListBullet"/>
            </w:pPr>
            <w:r>
              <w:t>Make sure the cable ties are not too tight</w:t>
            </w:r>
          </w:p>
        </w:tc>
      </w:tr>
    </w:tbl>
    <w:p w14:paraId="50DC6023" w14:textId="5B66860B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61858CAC" w14:textId="06CC659D" w:rsidR="00CC5FD6" w:rsidRPr="00C81646" w:rsidRDefault="003C750E" w:rsidP="00CC5FD6">
      <w:pPr>
        <w:pStyle w:val="Heading1"/>
      </w:pPr>
      <w:r>
        <w:t xml:space="preserve">Introduce the project </w:t>
      </w:r>
      <w:r w:rsidR="00CC5FD6" w:rsidRPr="00C81646">
        <w:t>demonstrate how it works (1 min)</w:t>
      </w:r>
    </w:p>
    <w:p w14:paraId="35AE1AAD" w14:textId="77777777" w:rsidR="00CC5FD6" w:rsidRPr="00CC5FD6" w:rsidRDefault="00CC5FD6" w:rsidP="00CC5FD6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69F9063" w14:textId="77777777" w:rsidR="00CC5FD6" w:rsidRPr="00F31875" w:rsidRDefault="00CC5FD6" w:rsidP="00CC5FD6">
      <w:pPr>
        <w:pStyle w:val="Heading1"/>
      </w:pPr>
      <w:r w:rsidRPr="00C81646">
        <w:t>Explain how it works (2 min)</w:t>
      </w:r>
    </w:p>
    <w:p w14:paraId="48697A8B" w14:textId="56A22B7C" w:rsidR="00065489" w:rsidRPr="00065489" w:rsidRDefault="00065489" w:rsidP="00065489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Show students your </w:t>
      </w:r>
      <w:r w:rsidR="00344A5D">
        <w:rPr>
          <w:rFonts w:ascii="Arial" w:hAnsi="Arial" w:cs="Arial"/>
          <w:color w:val="000000" w:themeColor="text1"/>
          <w:u w:val="single"/>
        </w:rPr>
        <w:t>hydraulic</w:t>
      </w:r>
      <w:r>
        <w:rPr>
          <w:rFonts w:ascii="Arial" w:hAnsi="Arial" w:cs="Arial"/>
          <w:color w:val="000000" w:themeColor="text1"/>
        </w:rPr>
        <w:t xml:space="preserve"> system and demonstrate how it works. Define </w:t>
      </w:r>
      <w:r w:rsidR="00344A5D">
        <w:rPr>
          <w:rFonts w:ascii="Arial" w:hAnsi="Arial" w:cs="Arial"/>
          <w:color w:val="000000" w:themeColor="text1"/>
          <w:u w:val="single"/>
        </w:rPr>
        <w:t>hydraulics</w:t>
      </w:r>
      <w:r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eastAsia="Times New Roman" w:hAnsi="Arial" w:cs="Arial"/>
          <w:color w:val="000000" w:themeColor="text1"/>
        </w:rPr>
        <w:t xml:space="preserve">The </w:t>
      </w:r>
      <w:r w:rsidR="00344A5D">
        <w:rPr>
          <w:rFonts w:ascii="Arial" w:eastAsia="Times New Roman" w:hAnsi="Arial" w:cs="Arial"/>
          <w:color w:val="000000" w:themeColor="text1"/>
        </w:rPr>
        <w:t>hydraulic</w:t>
      </w:r>
      <w:r>
        <w:rPr>
          <w:rFonts w:ascii="Arial" w:eastAsia="Times New Roman" w:hAnsi="Arial" w:cs="Arial"/>
          <w:color w:val="000000" w:themeColor="text1"/>
        </w:rPr>
        <w:t xml:space="preserve"> system</w:t>
      </w:r>
      <w:r w:rsidRPr="00065489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is</w:t>
      </w:r>
      <w:r w:rsidRPr="00065489">
        <w:rPr>
          <w:rFonts w:ascii="Arial" w:eastAsia="Times New Roman" w:hAnsi="Arial" w:cs="Arial"/>
          <w:color w:val="000000" w:themeColor="text1"/>
        </w:rPr>
        <w:t xml:space="preserve"> used to raise and lower the </w:t>
      </w:r>
      <w:r w:rsidR="00A10904">
        <w:rPr>
          <w:rFonts w:ascii="Arial" w:eastAsia="Times New Roman" w:hAnsi="Arial" w:cs="Arial"/>
          <w:color w:val="000000" w:themeColor="text1"/>
        </w:rPr>
        <w:t>lid</w:t>
      </w:r>
      <w:bookmarkStart w:id="2" w:name="_GoBack"/>
      <w:bookmarkEnd w:id="2"/>
      <w:r w:rsidRPr="00065489">
        <w:rPr>
          <w:rFonts w:ascii="Arial" w:eastAsia="Times New Roman" w:hAnsi="Arial" w:cs="Arial"/>
          <w:color w:val="000000" w:themeColor="text1"/>
        </w:rPr>
        <w:t>.</w:t>
      </w:r>
    </w:p>
    <w:p w14:paraId="3E189A02" w14:textId="25E0D5D2" w:rsidR="003C750E" w:rsidRPr="003C750E" w:rsidRDefault="003C750E" w:rsidP="00065489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Show your prepared </w:t>
      </w:r>
      <w:r w:rsidRPr="003C750E">
        <w:rPr>
          <w:rFonts w:ascii="Arial" w:eastAsia="Times New Roman" w:hAnsi="Arial" w:cs="Arial"/>
          <w:color w:val="000000" w:themeColor="text1"/>
          <w:u w:val="single"/>
        </w:rPr>
        <w:t>hinge</w:t>
      </w:r>
      <w:r>
        <w:rPr>
          <w:rFonts w:ascii="Arial" w:eastAsia="Times New Roman" w:hAnsi="Arial" w:cs="Arial"/>
          <w:color w:val="000000" w:themeColor="text1"/>
        </w:rPr>
        <w:t xml:space="preserve"> and point out how it’s used in your basic example.</w:t>
      </w:r>
    </w:p>
    <w:p w14:paraId="2BC2DFEF" w14:textId="77777777" w:rsidR="00CC5FD6" w:rsidRPr="00CC5FD6" w:rsidRDefault="00CC5FD6" w:rsidP="00CC5FD6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</w:p>
    <w:p w14:paraId="30C08951" w14:textId="688E28F0" w:rsidR="00CC5FD6" w:rsidRPr="00C81646" w:rsidRDefault="00A10904" w:rsidP="00CC5FD6">
      <w:pPr>
        <w:pStyle w:val="Heading1"/>
      </w:pPr>
      <w:r>
        <w:t xml:space="preserve">Discuss how to build the box </w:t>
      </w:r>
    </w:p>
    <w:p w14:paraId="722CAFE9" w14:textId="17DCDCE9" w:rsidR="00F01F08" w:rsidRPr="00F01F08" w:rsidRDefault="00F01F08" w:rsidP="00F01F08">
      <w:pPr>
        <w:spacing w:after="0" w:line="240" w:lineRule="auto"/>
        <w:ind w:firstLine="720"/>
        <w:rPr>
          <w:rFonts w:ascii="Arial" w:hAnsi="Arial" w:cs="Arial"/>
          <w:color w:val="000000" w:themeColor="text1"/>
          <w:u w:val="single"/>
        </w:rPr>
      </w:pPr>
      <w:r w:rsidRPr="00F01F08">
        <w:rPr>
          <w:rFonts w:ascii="Arial" w:hAnsi="Arial" w:cs="Arial"/>
          <w:color w:val="000000" w:themeColor="text1"/>
          <w:u w:val="single"/>
        </w:rPr>
        <w:t>Class 1</w:t>
      </w:r>
      <w:r w:rsidR="00A10904" w:rsidRPr="00A10904">
        <w:rPr>
          <w:rFonts w:ascii="Arial" w:hAnsi="Arial" w:cs="Arial"/>
          <w:color w:val="000000" w:themeColor="text1"/>
        </w:rPr>
        <w:t xml:space="preserve"> </w:t>
      </w:r>
      <w:r w:rsidR="00A10904">
        <w:t>(10 min</w:t>
      </w:r>
      <w:r w:rsidR="00A10904">
        <w:t xml:space="preserve"> demo</w:t>
      </w:r>
      <w:r w:rsidR="00A10904">
        <w:t>)</w:t>
      </w:r>
    </w:p>
    <w:p w14:paraId="4B6AC004" w14:textId="5820ED6B" w:rsidR="00F01F08" w:rsidRDefault="00065489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students the project sheet and verbally outline the steps as you show them the pictures.</w:t>
      </w:r>
    </w:p>
    <w:p w14:paraId="3A2AAC03" w14:textId="2AFA4032" w:rsidR="00065489" w:rsidRDefault="00A10904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Show how to efficiently create the sides of the box by laying out 13 craft sticks flat on a table in a square. Then, apply a line of glue that crosses all 13 sticks, and attach another craft stick to create a wall. </w:t>
      </w:r>
    </w:p>
    <w:p w14:paraId="337A0FDA" w14:textId="6381474B" w:rsidR="00A10904" w:rsidRDefault="00A10904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how to assemble 4 sides of the box.</w:t>
      </w:r>
    </w:p>
    <w:p w14:paraId="7475B866" w14:textId="194F826D" w:rsidR="00B136CD" w:rsidRDefault="00065489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Explain that the hinge is made of four cubes with holes. The two cubes on the outside of the hinge confi</w:t>
      </w:r>
      <w:r w:rsidR="00B136CD">
        <w:rPr>
          <w:rFonts w:ascii="Arial" w:hAnsi="Arial" w:cs="Arial"/>
          <w:color w:val="000000" w:themeColor="text1"/>
        </w:rPr>
        <w:t xml:space="preserve">guration are glued to the </w:t>
      </w:r>
      <w:r w:rsidR="00A10904">
        <w:rPr>
          <w:rFonts w:ascii="Arial" w:hAnsi="Arial" w:cs="Arial"/>
          <w:color w:val="000000" w:themeColor="text1"/>
        </w:rPr>
        <w:t>walls</w:t>
      </w:r>
      <w:r w:rsidR="00B136CD">
        <w:rPr>
          <w:rFonts w:ascii="Arial" w:hAnsi="Arial" w:cs="Arial"/>
          <w:color w:val="000000" w:themeColor="text1"/>
        </w:rPr>
        <w:t>.</w:t>
      </w:r>
    </w:p>
    <w:p w14:paraId="1215C1E4" w14:textId="343B2094" w:rsidR="00065489" w:rsidRDefault="00065489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The two cubes on the inside are glued to the </w:t>
      </w:r>
      <w:r w:rsidR="00A10904">
        <w:rPr>
          <w:rFonts w:ascii="Arial" w:hAnsi="Arial" w:cs="Arial"/>
          <w:color w:val="000000" w:themeColor="text1"/>
        </w:rPr>
        <w:t>lid</w:t>
      </w:r>
      <w:r w:rsidR="00B136CD">
        <w:rPr>
          <w:rFonts w:ascii="Arial" w:hAnsi="Arial" w:cs="Arial"/>
          <w:color w:val="000000" w:themeColor="text1"/>
        </w:rPr>
        <w:t>. Therefore, it’s important to make sure that the two inside-cubes are able to move freely.</w:t>
      </w:r>
    </w:p>
    <w:p w14:paraId="3FAFB3D2" w14:textId="77777777" w:rsidR="00065489" w:rsidRPr="00065489" w:rsidRDefault="00065489" w:rsidP="00065489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7406829" w14:textId="30D6B41F" w:rsidR="003E31D4" w:rsidRPr="00A10904" w:rsidRDefault="00344B71" w:rsidP="00344B71">
      <w:pPr>
        <w:tabs>
          <w:tab w:val="left" w:pos="4352"/>
        </w:tabs>
        <w:spacing w:after="0" w:line="240" w:lineRule="auto"/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u w:val="single"/>
        </w:rPr>
        <w:t>Class 2</w:t>
      </w:r>
      <w:r w:rsidR="00A10904">
        <w:rPr>
          <w:rFonts w:ascii="Arial" w:hAnsi="Arial" w:cs="Arial"/>
          <w:color w:val="000000" w:themeColor="text1"/>
        </w:rPr>
        <w:t xml:space="preserve"> </w:t>
      </w:r>
      <w:r w:rsidR="00A10904">
        <w:t>(10</w:t>
      </w:r>
      <w:r w:rsidR="00A10904">
        <w:t>-20</w:t>
      </w:r>
      <w:r w:rsidR="00A10904">
        <w:t xml:space="preserve"> min demo)</w:t>
      </w:r>
    </w:p>
    <w:p w14:paraId="29367032" w14:textId="4E3433A2" w:rsidR="00344B71" w:rsidRDefault="00065489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Have students build a </w:t>
      </w:r>
      <w:r w:rsidR="00344A5D">
        <w:rPr>
          <w:rFonts w:ascii="Arial" w:hAnsi="Arial" w:cs="Arial"/>
          <w:color w:val="000000" w:themeColor="text1"/>
        </w:rPr>
        <w:t>hydraulic</w:t>
      </w:r>
      <w:r>
        <w:rPr>
          <w:rFonts w:ascii="Arial" w:hAnsi="Arial" w:cs="Arial"/>
          <w:color w:val="000000" w:themeColor="text1"/>
        </w:rPr>
        <w:t xml:space="preserve"> system step-by-step with you.</w:t>
      </w:r>
    </w:p>
    <w:p w14:paraId="1FE488FA" w14:textId="2386232A" w:rsidR="00065489" w:rsidRDefault="00344A5D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Use an unfinished example </w:t>
      </w:r>
      <w:r w:rsidR="00065489">
        <w:rPr>
          <w:rFonts w:ascii="Arial" w:hAnsi="Arial" w:cs="Arial"/>
          <w:color w:val="000000" w:themeColor="text1"/>
        </w:rPr>
        <w:t xml:space="preserve">to demonstrate how to attach the </w:t>
      </w:r>
      <w:r>
        <w:rPr>
          <w:rFonts w:ascii="Arial" w:hAnsi="Arial" w:cs="Arial"/>
          <w:color w:val="000000" w:themeColor="text1"/>
        </w:rPr>
        <w:t>hydraulic</w:t>
      </w:r>
      <w:r w:rsidR="00065489">
        <w:rPr>
          <w:rFonts w:ascii="Arial" w:hAnsi="Arial" w:cs="Arial"/>
          <w:color w:val="000000" w:themeColor="text1"/>
        </w:rPr>
        <w:t xml:space="preserve"> system to the </w:t>
      </w:r>
      <w:r w:rsidR="00A10904">
        <w:rPr>
          <w:rFonts w:ascii="Arial" w:hAnsi="Arial" w:cs="Arial"/>
          <w:color w:val="000000" w:themeColor="text1"/>
        </w:rPr>
        <w:t>box</w:t>
      </w:r>
      <w:r w:rsidR="00065489">
        <w:rPr>
          <w:rFonts w:ascii="Arial" w:hAnsi="Arial" w:cs="Arial"/>
          <w:color w:val="000000" w:themeColor="text1"/>
        </w:rPr>
        <w:t>. Have students follow along with you as you do this.</w:t>
      </w:r>
    </w:p>
    <w:p w14:paraId="2E8729F0" w14:textId="608B6B44" w:rsidR="00A10904" w:rsidRDefault="00A10904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Explain how to finish the box by gluing on the 6</w:t>
      </w:r>
      <w:r w:rsidRPr="00A10904">
        <w:rPr>
          <w:rFonts w:ascii="Arial" w:hAnsi="Arial" w:cs="Arial"/>
          <w:color w:val="000000" w:themeColor="text1"/>
          <w:vertAlign w:val="superscript"/>
        </w:rPr>
        <w:t>th</w:t>
      </w:r>
      <w:r>
        <w:rPr>
          <w:rFonts w:ascii="Arial" w:hAnsi="Arial" w:cs="Arial"/>
          <w:color w:val="000000" w:themeColor="text1"/>
        </w:rPr>
        <w:t xml:space="preserve"> wall, cover any gaps, and troubleshoot it.</w:t>
      </w:r>
    </w:p>
    <w:p w14:paraId="5F9EF23B" w14:textId="3857988D" w:rsidR="00A10904" w:rsidRDefault="00A10904" w:rsidP="00A10904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that many of the boxes won’t work perfectly the first time and will require troubleshooting.</w:t>
      </w:r>
    </w:p>
    <w:p w14:paraId="42EB9D17" w14:textId="5F1CAAF1" w:rsidR="00344B71" w:rsidRPr="00B136CD" w:rsidRDefault="00065489" w:rsidP="00B136CD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For the remainder of the class, students are challenged to elaborate on their </w:t>
      </w:r>
      <w:r w:rsidR="00A10904">
        <w:rPr>
          <w:rFonts w:ascii="Arial" w:hAnsi="Arial" w:cs="Arial"/>
          <w:color w:val="000000" w:themeColor="text1"/>
        </w:rPr>
        <w:t>box or embellish it</w:t>
      </w:r>
      <w:r>
        <w:rPr>
          <w:rFonts w:ascii="Arial" w:hAnsi="Arial" w:cs="Arial"/>
          <w:color w:val="000000" w:themeColor="text1"/>
        </w:rPr>
        <w:t>.</w:t>
      </w:r>
      <w:r w:rsidR="00344B71" w:rsidRPr="00B136CD">
        <w:rPr>
          <w:rFonts w:ascii="Arial" w:hAnsi="Arial" w:cs="Arial"/>
          <w:color w:val="000000" w:themeColor="text1"/>
        </w:rPr>
        <w:t xml:space="preserve"> </w:t>
      </w:r>
    </w:p>
    <w:sectPr w:rsidR="00344B71" w:rsidRPr="00B136CD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42059" w14:textId="77777777" w:rsidR="009A6823" w:rsidRDefault="009A6823">
      <w:pPr>
        <w:spacing w:after="0" w:line="240" w:lineRule="auto"/>
      </w:pPr>
      <w:r>
        <w:separator/>
      </w:r>
    </w:p>
  </w:endnote>
  <w:endnote w:type="continuationSeparator" w:id="0">
    <w:p w14:paraId="668E2DAF" w14:textId="77777777" w:rsidR="009A6823" w:rsidRDefault="009A6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628DA" w14:textId="77777777" w:rsidR="009A6823" w:rsidRDefault="009A6823">
      <w:pPr>
        <w:spacing w:after="0" w:line="240" w:lineRule="auto"/>
      </w:pPr>
      <w:r>
        <w:separator/>
      </w:r>
    </w:p>
  </w:footnote>
  <w:footnote w:type="continuationSeparator" w:id="0">
    <w:p w14:paraId="0B09D25B" w14:textId="77777777" w:rsidR="009A6823" w:rsidRDefault="009A6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C07EC"/>
    <w:multiLevelType w:val="hybridMultilevel"/>
    <w:tmpl w:val="0F2A2880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945AF"/>
    <w:multiLevelType w:val="multilevel"/>
    <w:tmpl w:val="0409001D"/>
    <w:numStyleLink w:val="Style1"/>
  </w:abstractNum>
  <w:abstractNum w:abstractNumId="7" w15:restartNumberingAfterBreak="0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E5481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B5425"/>
    <w:multiLevelType w:val="multilevel"/>
    <w:tmpl w:val="0409001D"/>
    <w:styleLink w:val="Style1"/>
    <w:lvl w:ilvl="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16795"/>
    <w:multiLevelType w:val="hybridMultilevel"/>
    <w:tmpl w:val="13BA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A2A8C"/>
    <w:multiLevelType w:val="hybridMultilevel"/>
    <w:tmpl w:val="E5A0E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D4768"/>
    <w:multiLevelType w:val="hybridMultilevel"/>
    <w:tmpl w:val="480C48AC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A1A61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1C1CA7"/>
    <w:multiLevelType w:val="hybridMultilevel"/>
    <w:tmpl w:val="E59C2F3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27"/>
  </w:num>
  <w:num w:numId="10">
    <w:abstractNumId w:val="24"/>
  </w:num>
  <w:num w:numId="11">
    <w:abstractNumId w:val="29"/>
  </w:num>
  <w:num w:numId="12">
    <w:abstractNumId w:val="3"/>
  </w:num>
  <w:num w:numId="13">
    <w:abstractNumId w:val="31"/>
  </w:num>
  <w:num w:numId="14">
    <w:abstractNumId w:val="30"/>
  </w:num>
  <w:num w:numId="15">
    <w:abstractNumId w:val="19"/>
  </w:num>
  <w:num w:numId="16">
    <w:abstractNumId w:val="13"/>
  </w:num>
  <w:num w:numId="17">
    <w:abstractNumId w:val="32"/>
  </w:num>
  <w:num w:numId="18">
    <w:abstractNumId w:val="15"/>
  </w:num>
  <w:num w:numId="19">
    <w:abstractNumId w:val="12"/>
  </w:num>
  <w:num w:numId="20">
    <w:abstractNumId w:val="11"/>
  </w:num>
  <w:num w:numId="21">
    <w:abstractNumId w:val="14"/>
  </w:num>
  <w:num w:numId="22">
    <w:abstractNumId w:val="7"/>
  </w:num>
  <w:num w:numId="23">
    <w:abstractNumId w:val="23"/>
  </w:num>
  <w:num w:numId="24">
    <w:abstractNumId w:val="25"/>
  </w:num>
  <w:num w:numId="25">
    <w:abstractNumId w:val="5"/>
  </w:num>
  <w:num w:numId="26">
    <w:abstractNumId w:val="28"/>
  </w:num>
  <w:num w:numId="27">
    <w:abstractNumId w:val="20"/>
  </w:num>
  <w:num w:numId="28">
    <w:abstractNumId w:val="17"/>
  </w:num>
  <w:num w:numId="29">
    <w:abstractNumId w:val="16"/>
  </w:num>
  <w:num w:numId="30">
    <w:abstractNumId w:val="6"/>
  </w:num>
  <w:num w:numId="31">
    <w:abstractNumId w:val="22"/>
  </w:num>
  <w:num w:numId="32">
    <w:abstractNumId w:val="4"/>
  </w:num>
  <w:num w:numId="33">
    <w:abstractNumId w:val="18"/>
  </w:num>
  <w:num w:numId="34">
    <w:abstractNumId w:val="33"/>
  </w:num>
  <w:num w:numId="35">
    <w:abstractNumId w:val="21"/>
  </w:num>
  <w:num w:numId="36">
    <w:abstractNumId w:val="8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06BDC"/>
    <w:rsid w:val="00024D2F"/>
    <w:rsid w:val="00056BDA"/>
    <w:rsid w:val="00062EFE"/>
    <w:rsid w:val="00065489"/>
    <w:rsid w:val="00090017"/>
    <w:rsid w:val="000F0D33"/>
    <w:rsid w:val="001010C5"/>
    <w:rsid w:val="0012228C"/>
    <w:rsid w:val="00141755"/>
    <w:rsid w:val="00165340"/>
    <w:rsid w:val="0016755A"/>
    <w:rsid w:val="00173CC6"/>
    <w:rsid w:val="001845BE"/>
    <w:rsid w:val="001D3F69"/>
    <w:rsid w:val="001F4E23"/>
    <w:rsid w:val="0026113B"/>
    <w:rsid w:val="002B4710"/>
    <w:rsid w:val="002F1886"/>
    <w:rsid w:val="002F444C"/>
    <w:rsid w:val="00344A5D"/>
    <w:rsid w:val="00344B71"/>
    <w:rsid w:val="003606E0"/>
    <w:rsid w:val="00384A08"/>
    <w:rsid w:val="003C750E"/>
    <w:rsid w:val="003E31D4"/>
    <w:rsid w:val="0044266D"/>
    <w:rsid w:val="004A5130"/>
    <w:rsid w:val="004D7BD4"/>
    <w:rsid w:val="004E3D7B"/>
    <w:rsid w:val="004F0094"/>
    <w:rsid w:val="0052028D"/>
    <w:rsid w:val="005C77E2"/>
    <w:rsid w:val="005E3675"/>
    <w:rsid w:val="0067573E"/>
    <w:rsid w:val="006F38AC"/>
    <w:rsid w:val="00715CB2"/>
    <w:rsid w:val="00740152"/>
    <w:rsid w:val="00760BA8"/>
    <w:rsid w:val="00782074"/>
    <w:rsid w:val="00792D99"/>
    <w:rsid w:val="007A7429"/>
    <w:rsid w:val="007B3CAE"/>
    <w:rsid w:val="008B714F"/>
    <w:rsid w:val="008C2A28"/>
    <w:rsid w:val="008D3AB1"/>
    <w:rsid w:val="009042A3"/>
    <w:rsid w:val="009468E7"/>
    <w:rsid w:val="00990514"/>
    <w:rsid w:val="009A6823"/>
    <w:rsid w:val="009D619F"/>
    <w:rsid w:val="009F709B"/>
    <w:rsid w:val="00A02FC2"/>
    <w:rsid w:val="00A03075"/>
    <w:rsid w:val="00A10904"/>
    <w:rsid w:val="00A52A7F"/>
    <w:rsid w:val="00AF28CB"/>
    <w:rsid w:val="00B136CD"/>
    <w:rsid w:val="00B21617"/>
    <w:rsid w:val="00B64F98"/>
    <w:rsid w:val="00C1309C"/>
    <w:rsid w:val="00C25375"/>
    <w:rsid w:val="00C3690A"/>
    <w:rsid w:val="00C64A94"/>
    <w:rsid w:val="00C660B1"/>
    <w:rsid w:val="00C83B2F"/>
    <w:rsid w:val="00CC5FD6"/>
    <w:rsid w:val="00CD62CC"/>
    <w:rsid w:val="00D07354"/>
    <w:rsid w:val="00D350A4"/>
    <w:rsid w:val="00D52277"/>
    <w:rsid w:val="00DB0013"/>
    <w:rsid w:val="00E20E90"/>
    <w:rsid w:val="00EA6046"/>
    <w:rsid w:val="00EB79DB"/>
    <w:rsid w:val="00ED011F"/>
    <w:rsid w:val="00EF6EA5"/>
    <w:rsid w:val="00F011A1"/>
    <w:rsid w:val="00F01F08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7DB36"/>
  <w15:docId w15:val="{A8E624AF-82B8-3243-AA26-30F3BFDF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  <w:style w:type="paragraph" w:styleId="NormalWeb">
    <w:name w:val="Normal (Web)"/>
    <w:basedOn w:val="Normal"/>
    <w:uiPriority w:val="99"/>
    <w:semiHidden/>
    <w:unhideWhenUsed/>
    <w:rsid w:val="0012228C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ance/Library/Containers/com.microsoft.Word/Data/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 HD:Applications:Microsoft Office 2011:Office:Media:Templates:Print Layout View:Miscellaneous:Lesson Plan.dotx</Template>
  <TotalTime>30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6</cp:revision>
  <dcterms:created xsi:type="dcterms:W3CDTF">2014-07-12T14:33:00Z</dcterms:created>
  <dcterms:modified xsi:type="dcterms:W3CDTF">2018-10-20T19:04:00Z</dcterms:modified>
  <cp:category/>
</cp:coreProperties>
</file>